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A1B1A" w14:textId="77777777" w:rsidR="00C16C34" w:rsidRP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6C34">
        <w:rPr>
          <w:rFonts w:ascii="Times New Roman" w:hAnsi="Times New Roman" w:cs="Times New Roman"/>
          <w:sz w:val="24"/>
          <w:szCs w:val="24"/>
          <w:u w:val="single"/>
        </w:rPr>
        <w:t>Alice BASSET</w:t>
      </w:r>
      <w:r w:rsidRPr="00C16C34">
        <w:rPr>
          <w:rFonts w:ascii="Times New Roman" w:hAnsi="Times New Roman" w:cs="Times New Roman"/>
          <w:sz w:val="24"/>
          <w:szCs w:val="24"/>
        </w:rPr>
        <w:t xml:space="preserve">      (fl.1399)</w:t>
      </w:r>
    </w:p>
    <w:p w14:paraId="227E8D76" w14:textId="77777777" w:rsidR="00C16C34" w:rsidRP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6C34">
        <w:rPr>
          <w:rFonts w:ascii="Times New Roman" w:hAnsi="Times New Roman" w:cs="Times New Roman"/>
          <w:sz w:val="24"/>
          <w:szCs w:val="24"/>
        </w:rPr>
        <w:t xml:space="preserve">Lady of Castle </w:t>
      </w:r>
      <w:proofErr w:type="spellStart"/>
      <w:r w:rsidRPr="00C16C34">
        <w:rPr>
          <w:rFonts w:ascii="Times New Roman" w:hAnsi="Times New Roman" w:cs="Times New Roman"/>
          <w:sz w:val="24"/>
          <w:szCs w:val="24"/>
        </w:rPr>
        <w:t>Bytham</w:t>
      </w:r>
      <w:proofErr w:type="spellEnd"/>
      <w:r w:rsidRPr="00C16C34">
        <w:rPr>
          <w:rFonts w:ascii="Times New Roman" w:hAnsi="Times New Roman" w:cs="Times New Roman"/>
          <w:sz w:val="24"/>
          <w:szCs w:val="24"/>
        </w:rPr>
        <w:t>, Lincolnshire.</w:t>
      </w:r>
    </w:p>
    <w:p w14:paraId="6C05B99D" w14:textId="77777777" w:rsidR="00C16C34" w:rsidRP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E9C65" w14:textId="77777777" w:rsidR="00C16C34" w:rsidRP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298F1" w14:textId="77777777" w:rsidR="00C16C34" w:rsidRP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6C34">
        <w:rPr>
          <w:rFonts w:ascii="Times New Roman" w:hAnsi="Times New Roman" w:cs="Times New Roman"/>
          <w:sz w:val="24"/>
          <w:szCs w:val="24"/>
        </w:rPr>
        <w:tab/>
        <w:t>1399</w:t>
      </w:r>
      <w:r w:rsidRPr="00C16C34">
        <w:rPr>
          <w:rFonts w:ascii="Times New Roman" w:hAnsi="Times New Roman" w:cs="Times New Roman"/>
          <w:sz w:val="24"/>
          <w:szCs w:val="24"/>
        </w:rPr>
        <w:tab/>
        <w:t xml:space="preserve">She made a plaint of debt against William Cok of </w:t>
      </w:r>
      <w:proofErr w:type="spellStart"/>
      <w:r w:rsidRPr="00C16C34">
        <w:rPr>
          <w:rFonts w:ascii="Times New Roman" w:hAnsi="Times New Roman" w:cs="Times New Roman"/>
          <w:sz w:val="24"/>
          <w:szCs w:val="24"/>
        </w:rPr>
        <w:t>Lolyngthorp</w:t>
      </w:r>
      <w:proofErr w:type="spellEnd"/>
      <w:r w:rsidRPr="00C16C34">
        <w:rPr>
          <w:rFonts w:ascii="Times New Roman" w:hAnsi="Times New Roman" w:cs="Times New Roman"/>
          <w:sz w:val="24"/>
          <w:szCs w:val="24"/>
        </w:rPr>
        <w:t xml:space="preserve">(q.v.) and </w:t>
      </w:r>
    </w:p>
    <w:p w14:paraId="31A255FB" w14:textId="77777777" w:rsidR="00C16C34" w:rsidRP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6C34">
        <w:rPr>
          <w:rFonts w:ascii="Times New Roman" w:hAnsi="Times New Roman" w:cs="Times New Roman"/>
          <w:sz w:val="24"/>
          <w:szCs w:val="24"/>
        </w:rPr>
        <w:tab/>
      </w:r>
      <w:r w:rsidRPr="00C16C34">
        <w:rPr>
          <w:rFonts w:ascii="Times New Roman" w:hAnsi="Times New Roman" w:cs="Times New Roman"/>
          <w:sz w:val="24"/>
          <w:szCs w:val="24"/>
        </w:rPr>
        <w:tab/>
        <w:t xml:space="preserve">Gilbert Mason of </w:t>
      </w:r>
      <w:proofErr w:type="spellStart"/>
      <w:r w:rsidRPr="00C16C34">
        <w:rPr>
          <w:rFonts w:ascii="Times New Roman" w:hAnsi="Times New Roman" w:cs="Times New Roman"/>
          <w:sz w:val="24"/>
          <w:szCs w:val="24"/>
        </w:rPr>
        <w:t>Swayfield</w:t>
      </w:r>
      <w:proofErr w:type="spellEnd"/>
      <w:r w:rsidRPr="00C16C34">
        <w:rPr>
          <w:rFonts w:ascii="Times New Roman" w:hAnsi="Times New Roman" w:cs="Times New Roman"/>
          <w:sz w:val="24"/>
          <w:szCs w:val="24"/>
        </w:rPr>
        <w:t>(q.v.).</w:t>
      </w:r>
    </w:p>
    <w:p w14:paraId="3BC93E8C" w14:textId="77777777" w:rsid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6C34">
        <w:rPr>
          <w:rFonts w:ascii="Times New Roman" w:hAnsi="Times New Roman" w:cs="Times New Roman"/>
          <w:sz w:val="24"/>
          <w:szCs w:val="24"/>
        </w:rPr>
        <w:tab/>
      </w:r>
      <w:r w:rsidRPr="00C16C34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16C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http://aalt.law.uh.edu/Indices/CP40Indices/CP40no555/CP40no555Pl.htm</w:t>
        </w:r>
      </w:hyperlink>
      <w:r w:rsidRPr="00C16C34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736E56" w14:textId="0BE02083" w:rsidR="00785EF4" w:rsidRDefault="00785EF4" w:rsidP="00785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May1405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e was granted a licence for the private celebration of divine services in</w:t>
      </w:r>
    </w:p>
    <w:p w14:paraId="1F5CA034" w14:textId="77777777" w:rsidR="00785EF4" w:rsidRDefault="00785EF4" w:rsidP="00785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chapels or oratories.</w:t>
      </w:r>
    </w:p>
    <w:p w14:paraId="3F7A9EE4" w14:textId="77777777" w:rsidR="00785EF4" w:rsidRDefault="00785EF4" w:rsidP="00785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5E2E6CEA" w14:textId="77777777" w:rsidR="00785EF4" w:rsidRDefault="00785EF4" w:rsidP="00785EF4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p.30)</w:t>
      </w:r>
    </w:p>
    <w:p w14:paraId="7A653A1D" w14:textId="77777777" w:rsidR="00785EF4" w:rsidRPr="00C16C34" w:rsidRDefault="00785EF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715BD3" w14:textId="77777777" w:rsidR="00C16C34" w:rsidRP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DC74C2" w14:textId="77777777" w:rsidR="00C16C34" w:rsidRP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781EC7" w14:textId="77777777" w:rsidR="00C16C34" w:rsidRDefault="00C16C3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6C34">
        <w:rPr>
          <w:rFonts w:ascii="Times New Roman" w:hAnsi="Times New Roman" w:cs="Times New Roman"/>
          <w:sz w:val="24"/>
          <w:szCs w:val="24"/>
        </w:rPr>
        <w:t>8 June 2019</w:t>
      </w:r>
    </w:p>
    <w:p w14:paraId="6AFFF620" w14:textId="14BF7F17" w:rsidR="00785EF4" w:rsidRDefault="00785EF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2023</w:t>
      </w:r>
    </w:p>
    <w:p w14:paraId="43B6CD41" w14:textId="77777777" w:rsidR="00785EF4" w:rsidRPr="00C16C34" w:rsidRDefault="00785EF4" w:rsidP="00C16C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FAD148" w14:textId="77777777" w:rsidR="00BA00AB" w:rsidRPr="00C16C3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16C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A928F" w14:textId="77777777" w:rsidR="00C16C34" w:rsidRDefault="00C16C34" w:rsidP="009139A6">
      <w:r>
        <w:separator/>
      </w:r>
    </w:p>
  </w:endnote>
  <w:endnote w:type="continuationSeparator" w:id="0">
    <w:p w14:paraId="76EC1926" w14:textId="77777777" w:rsidR="00C16C34" w:rsidRDefault="00C16C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398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663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98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BA513" w14:textId="77777777" w:rsidR="00C16C34" w:rsidRDefault="00C16C34" w:rsidP="009139A6">
      <w:r>
        <w:separator/>
      </w:r>
    </w:p>
  </w:footnote>
  <w:footnote w:type="continuationSeparator" w:id="0">
    <w:p w14:paraId="099D82F1" w14:textId="77777777" w:rsidR="00C16C34" w:rsidRDefault="00C16C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57F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376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66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C34"/>
    <w:rsid w:val="000666E0"/>
    <w:rsid w:val="002510B7"/>
    <w:rsid w:val="005C130B"/>
    <w:rsid w:val="00785EF4"/>
    <w:rsid w:val="00826F5C"/>
    <w:rsid w:val="009139A6"/>
    <w:rsid w:val="009448BB"/>
    <w:rsid w:val="00A3176C"/>
    <w:rsid w:val="00AE65F8"/>
    <w:rsid w:val="00BA00AB"/>
    <w:rsid w:val="00C16C3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E2892"/>
  <w15:chartTrackingRefBased/>
  <w15:docId w15:val="{B80A0BC0-0B53-4624-828D-D1717A06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6C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2021-05-27T20:25:00Z</dcterms:created>
  <dcterms:modified xsi:type="dcterms:W3CDTF">2023-08-28T08:43:00Z</dcterms:modified>
</cp:coreProperties>
</file>